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D2C45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BYNGLEY</w:t>
      </w:r>
      <w:r>
        <w:rPr>
          <w:rFonts w:ascii="Times New Roman" w:hAnsi="Times New Roman" w:cs="Times New Roman"/>
          <w:sz w:val="24"/>
          <w:szCs w:val="24"/>
        </w:rPr>
        <w:t xml:space="preserve">        (fl.1484)</w:t>
      </w:r>
    </w:p>
    <w:p w14:paraId="023808DE" w14:textId="583CAFA0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Beauchief Abbey.</w:t>
      </w:r>
    </w:p>
    <w:p w14:paraId="3AB8F029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2219F" w14:textId="2353BF30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773AF" w14:textId="77777777" w:rsidR="004C1568" w:rsidRPr="00FD1672" w:rsidRDefault="004C1568" w:rsidP="004C15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>20 Dec.1483</w:t>
      </w:r>
      <w:r w:rsidRPr="00FD1672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 xml:space="preserve">subdeacon </w:t>
      </w:r>
      <w:r w:rsidRPr="00FD1672">
        <w:rPr>
          <w:rFonts w:ascii="Times New Roman" w:hAnsi="Times New Roman" w:cs="Times New Roman"/>
          <w:sz w:val="24"/>
          <w:szCs w:val="24"/>
        </w:rPr>
        <w:t>in the conventual church of the Austin Friars,</w:t>
      </w:r>
    </w:p>
    <w:p w14:paraId="452DE9A0" w14:textId="77777777" w:rsidR="004C1568" w:rsidRPr="00FD1672" w:rsidRDefault="004C1568" w:rsidP="004C15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York, by William Egremont, Bishop of Dromore(q.v.)</w:t>
      </w:r>
    </w:p>
    <w:p w14:paraId="5EDA56F9" w14:textId="0D686C14" w:rsidR="004C1568" w:rsidRDefault="004C1568" w:rsidP="004C15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7530C19A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6A801FE9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 as he was</w:t>
      </w:r>
    </w:p>
    <w:p w14:paraId="50552E4C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6EDDEEBA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531C3C99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D8A20" w14:textId="77777777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B8F7F2" w14:textId="4807ADA0" w:rsidR="009B2301" w:rsidRDefault="009B2301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March 2021 </w:t>
      </w:r>
    </w:p>
    <w:p w14:paraId="699C9DD4" w14:textId="5D15A09A" w:rsidR="004C1568" w:rsidRPr="00C17D89" w:rsidRDefault="004C1568" w:rsidP="009B2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2021</w:t>
      </w:r>
    </w:p>
    <w:p w14:paraId="37B55B2D" w14:textId="2D0CBE61" w:rsidR="00BA00AB" w:rsidRPr="009B230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B23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06EA5" w14:textId="77777777" w:rsidR="009B2301" w:rsidRDefault="009B2301" w:rsidP="009139A6">
      <w:r>
        <w:separator/>
      </w:r>
    </w:p>
  </w:endnote>
  <w:endnote w:type="continuationSeparator" w:id="0">
    <w:p w14:paraId="34566F16" w14:textId="77777777" w:rsidR="009B2301" w:rsidRDefault="009B23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7F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D7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19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B07A" w14:textId="77777777" w:rsidR="009B2301" w:rsidRDefault="009B2301" w:rsidP="009139A6">
      <w:r>
        <w:separator/>
      </w:r>
    </w:p>
  </w:footnote>
  <w:footnote w:type="continuationSeparator" w:id="0">
    <w:p w14:paraId="3C208C01" w14:textId="77777777" w:rsidR="009B2301" w:rsidRDefault="009B23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AB8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6A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652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301"/>
    <w:rsid w:val="000666E0"/>
    <w:rsid w:val="002510B7"/>
    <w:rsid w:val="004C1568"/>
    <w:rsid w:val="005C130B"/>
    <w:rsid w:val="00826F5C"/>
    <w:rsid w:val="009139A6"/>
    <w:rsid w:val="009448BB"/>
    <w:rsid w:val="009B2301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10883"/>
  <w15:chartTrackingRefBased/>
  <w15:docId w15:val="{EA84CBA1-0244-4DA0-A33D-C4236D23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2021-03-09T16:26:00Z</dcterms:created>
  <dcterms:modified xsi:type="dcterms:W3CDTF">2021-06-11T10:24:00Z</dcterms:modified>
</cp:coreProperties>
</file>